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204D0370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35954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35954">
        <w:rPr>
          <w:b/>
          <w:i/>
          <w:noProof/>
          <w:sz w:val="28"/>
        </w:rPr>
        <w:t>5013</w:t>
      </w:r>
    </w:p>
    <w:p w14:paraId="4F58A4D1" w14:textId="3C474968" w:rsidR="00EE33A2" w:rsidRPr="000113B7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0113B7">
        <w:rPr>
          <w:b/>
          <w:bCs/>
          <w:sz w:val="24"/>
        </w:rPr>
        <w:t xml:space="preserve">e-meeting, </w:t>
      </w:r>
      <w:r w:rsidR="00E35954">
        <w:rPr>
          <w:b/>
          <w:bCs/>
          <w:sz w:val="24"/>
        </w:rPr>
        <w:t>15-22 August</w:t>
      </w:r>
      <w:r w:rsidRPr="000113B7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E6DAE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>WG 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6AD4D20A" w14:textId="4978F8A3" w:rsidR="00EE44EC" w:rsidRDefault="00BD55FD" w:rsidP="00C17452">
      <w:r>
        <w:t xml:space="preserve">Note: </w:t>
      </w:r>
      <w:r w:rsidR="002A7E3C">
        <w:t>Creating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>
        <w:t xml:space="preserve">Rel-18 </w:t>
      </w:r>
      <w:r w:rsidR="009069DD">
        <w:t>CRs and TS-pCRs to this meeting.</w:t>
      </w:r>
      <w:r w:rsidR="003B31E3">
        <w:t xml:space="preserve"> </w:t>
      </w:r>
      <w:proofErr w:type="gramStart"/>
      <w:r w:rsidR="00BC0356">
        <w:t>Thus</w:t>
      </w:r>
      <w:proofErr w:type="gramEnd"/>
      <w:r w:rsidR="00BC0356">
        <w:t xml:space="preserve"> o</w:t>
      </w:r>
      <w:r w:rsidR="009C4714">
        <w:t>nly</w:t>
      </w:r>
      <w:r w:rsidR="00A37AFB">
        <w:t xml:space="preserve"> Rel-18 (normative) Work Item tdocs need to be</w:t>
      </w:r>
      <w:r w:rsidR="00BC0356">
        <w:t xml:space="preserve"> checked</w:t>
      </w:r>
      <w:r w:rsidR="0091601C">
        <w:t>, and possibly some TEI18 Cat-B CRs</w:t>
      </w:r>
      <w:r w:rsidR="00BB7F53">
        <w:t xml:space="preserve"> if any)</w:t>
      </w:r>
      <w:r w:rsidR="00BC0356">
        <w:t>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lastRenderedPageBreak/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lastRenderedPageBreak/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15B9B958" w:rsidR="004B089A" w:rsidRPr="009C1431" w:rsidRDefault="004B089A" w:rsidP="00C17452">
      <w:pPr>
        <w:rPr>
          <w:lang w:val="en-SE"/>
        </w:rPr>
      </w:pPr>
    </w:p>
    <w:p w14:paraId="2211BA10" w14:textId="77777777" w:rsidR="00724D7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1D1BAC44" w14:textId="77777777" w:rsidR="00724D79" w:rsidRDefault="00724D79" w:rsidP="00724D79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1845"/>
        <w:gridCol w:w="2971"/>
      </w:tblGrid>
      <w:tr w:rsidR="00C90031" w14:paraId="16BC6ABA" w14:textId="77777777" w:rsidTr="00F50E0A">
        <w:tc>
          <w:tcPr>
            <w:tcW w:w="2406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845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2971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CC5362" w14:paraId="2CB60439" w14:textId="77777777" w:rsidTr="00F50E0A">
        <w:tc>
          <w:tcPr>
            <w:tcW w:w="2406" w:type="dxa"/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2407" w:type="dxa"/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1845" w:type="dxa"/>
          </w:tcPr>
          <w:p w14:paraId="3F04E728" w14:textId="5B4E5537" w:rsidR="00CC5362" w:rsidRDefault="00CC5362" w:rsidP="00CC5362">
            <w:r>
              <w:t>YAML</w:t>
            </w:r>
          </w:p>
        </w:tc>
        <w:tc>
          <w:tcPr>
            <w:tcW w:w="2971" w:type="dxa"/>
          </w:tcPr>
          <w:p w14:paraId="3A24B163" w14:textId="7A8FB658" w:rsidR="00CC5362" w:rsidRDefault="00CC5362" w:rsidP="00CC5362">
            <w:proofErr w:type="gramStart"/>
            <w:r>
              <w:t xml:space="preserve">IOC  </w:t>
            </w:r>
            <w:proofErr w:type="spellStart"/>
            <w:r>
              <w:t>QMCJob</w:t>
            </w:r>
            <w:proofErr w:type="spellEnd"/>
            <w:proofErr w:type="gramEnd"/>
            <w:r>
              <w:t xml:space="preserve"> – YANG SS in </w:t>
            </w:r>
            <w:hyperlink r:id="rId7" w:history="1">
              <w:r w:rsidRPr="008A22BA">
                <w:t>S5-225</w:t>
              </w:r>
            </w:hyperlink>
            <w:r w:rsidR="003654D7">
              <w:t>848</w:t>
            </w:r>
            <w:r w:rsidRPr="008A22BA">
              <w:t xml:space="preserve"> but YAML SS missing</w:t>
            </w:r>
          </w:p>
        </w:tc>
      </w:tr>
    </w:tbl>
    <w:p w14:paraId="097B80D8" w14:textId="77777777" w:rsidR="00977D95" w:rsidRPr="00C90031" w:rsidRDefault="00977D95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1419"/>
        <w:gridCol w:w="3397"/>
      </w:tblGrid>
      <w:tr w:rsidR="00733C6B" w14:paraId="3B32E48D" w14:textId="77777777" w:rsidTr="00B34DBB">
        <w:tc>
          <w:tcPr>
            <w:tcW w:w="2406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41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97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B34DBB">
        <w:tc>
          <w:tcPr>
            <w:tcW w:w="2406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2407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41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397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B34DBB">
        <w:tc>
          <w:tcPr>
            <w:tcW w:w="2406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2407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41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397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B34DBB">
        <w:tc>
          <w:tcPr>
            <w:tcW w:w="2406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2407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41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397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B34DBB">
        <w:tc>
          <w:tcPr>
            <w:tcW w:w="2406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2407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41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397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B34DBB">
        <w:tc>
          <w:tcPr>
            <w:tcW w:w="2406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2407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41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397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B34DBB">
        <w:tc>
          <w:tcPr>
            <w:tcW w:w="2406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2407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41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397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B34DBB">
        <w:tc>
          <w:tcPr>
            <w:tcW w:w="2406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2407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41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397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B34DBB">
        <w:tc>
          <w:tcPr>
            <w:tcW w:w="2406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2407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41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397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04F1A60C" w:rsidR="00416F7F" w:rsidRDefault="004B089A" w:rsidP="009C1431">
      <w:pPr>
        <w:pStyle w:val="Heading2"/>
        <w:rPr>
          <w:rFonts w:eastAsiaTheme="minorHAnsi" w:cs="Arial"/>
          <w:lang w:val="en-SE"/>
        </w:rPr>
      </w:pPr>
      <w:r>
        <w:rPr>
          <w:rFonts w:eastAsia="Times New Roman"/>
          <w:lang w:val="en-US"/>
        </w:rPr>
        <w:lastRenderedPageBreak/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142BC5" w:rsidP="008C2B4D">
            <w:pPr>
              <w:keepNext/>
            </w:pPr>
            <w:hyperlink r:id="rId8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142BC5" w:rsidP="00731EA1">
            <w:pPr>
              <w:keepNext/>
            </w:pPr>
            <w:hyperlink r:id="rId9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3A7462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34F73196" w:rsidR="003B5A6A" w:rsidRPr="002E53A6" w:rsidRDefault="003B5A6A" w:rsidP="003B5A6A">
            <w:pPr>
              <w:keepNext/>
            </w:pPr>
            <w:r w:rsidRPr="002E53A6">
              <w:t>S5-</w:t>
            </w:r>
            <w:proofErr w:type="gramStart"/>
            <w:r w:rsidRPr="002E53A6">
              <w:t>225832</w:t>
            </w:r>
            <w:r w:rsidR="007122E2">
              <w:t xml:space="preserve"> </w:t>
            </w:r>
            <w:r w:rsidR="007122E2" w:rsidRPr="004A5E79">
              <w:t xml:space="preserve"> Add</w:t>
            </w:r>
            <w:proofErr w:type="gramEnd"/>
            <w:r w:rsidR="007122E2" w:rsidRPr="004A5E79">
              <w:t xml:space="preserve"> BWP Set configuration support in NRM (stage 2)</w:t>
            </w:r>
          </w:p>
        </w:tc>
        <w:tc>
          <w:tcPr>
            <w:tcW w:w="3277" w:type="dxa"/>
            <w:shd w:val="clear" w:color="auto" w:fill="D9E2F3" w:themeFill="accent1" w:themeFillTint="33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0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1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3A7462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3BD2DF3E" w:rsidR="003B5A6A" w:rsidRPr="002E53A6" w:rsidRDefault="00142BC5" w:rsidP="003B5A6A">
            <w:pPr>
              <w:keepNext/>
            </w:pPr>
            <w:hyperlink r:id="rId12" w:history="1">
              <w:r w:rsidR="003B5A6A" w:rsidRPr="002E53A6">
                <w:t>S5-225</w:t>
              </w:r>
            </w:hyperlink>
            <w:proofErr w:type="gramStart"/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 xml:space="preserve"> Rel</w:t>
            </w:r>
            <w:proofErr w:type="gramEnd"/>
            <w:r w:rsidR="00083901" w:rsidRPr="004A5E79">
              <w:t>-18 CR 28.541 Add BWP set support to NRM (Stage3, YAML)</w:t>
            </w:r>
          </w:p>
        </w:tc>
        <w:tc>
          <w:tcPr>
            <w:tcW w:w="3277" w:type="dxa"/>
            <w:shd w:val="clear" w:color="auto" w:fill="D9E2F3" w:themeFill="accent1" w:themeFillTint="33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3A7462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142BC5" w:rsidP="003B5A6A">
            <w:pPr>
              <w:keepNext/>
            </w:pPr>
            <w:hyperlink r:id="rId13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D9E2F3" w:themeFill="accent1" w:themeFillTint="33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0" w:name="_Hlk112231701"/>
            <w:r w:rsidRPr="00761011">
              <w:t>S5-225845 Rel-18 CR 28.538 add a use case for EAS discovery failure measurement</w:t>
            </w:r>
            <w:bookmarkEnd w:id="0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fldSimple w:instr=" DOCPROPERTY  CrTitle  \* MERGEFORMAT ">
              <w:fldSimple w:instr=" DOCPROPERTY  CrTitle  \* MERGEFORMAT ">
                <w:r w:rsidRPr="00196BF3">
                  <w:t>Remov</w:t>
                </w:r>
                <w:r>
                  <w:t xml:space="preserve">ing </w:t>
                </w:r>
                <w:r w:rsidRPr="00196BF3">
                  <w:t>redundant use case</w:t>
                </w:r>
              </w:fldSimple>
            </w:fldSimple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F4555D" w14:paraId="6E5C767D" w14:textId="77777777" w:rsidTr="00F4555D">
        <w:tc>
          <w:tcPr>
            <w:tcW w:w="2407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8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F4555D" w14:paraId="4AF070AA" w14:textId="77777777" w:rsidTr="00F4555D">
        <w:tc>
          <w:tcPr>
            <w:tcW w:w="2407" w:type="dxa"/>
          </w:tcPr>
          <w:p w14:paraId="6C3A8CCC" w14:textId="7ED83842" w:rsidR="00F4555D" w:rsidRDefault="00F4555D" w:rsidP="00F4555D">
            <w:pPr>
              <w:rPr>
                <w:lang w:val="en-SE"/>
              </w:rPr>
            </w:pPr>
          </w:p>
        </w:tc>
        <w:tc>
          <w:tcPr>
            <w:tcW w:w="2407" w:type="dxa"/>
          </w:tcPr>
          <w:p w14:paraId="1D3863D3" w14:textId="77777777" w:rsidR="00F4555D" w:rsidRDefault="00F4555D" w:rsidP="00F4555D">
            <w:pPr>
              <w:rPr>
                <w:lang w:val="en-SE"/>
              </w:rPr>
            </w:pPr>
          </w:p>
        </w:tc>
        <w:tc>
          <w:tcPr>
            <w:tcW w:w="2407" w:type="dxa"/>
          </w:tcPr>
          <w:p w14:paraId="175A56EB" w14:textId="77777777" w:rsidR="00F4555D" w:rsidRDefault="00F4555D" w:rsidP="00F4555D">
            <w:pPr>
              <w:rPr>
                <w:lang w:val="en-SE"/>
              </w:rPr>
            </w:pPr>
          </w:p>
        </w:tc>
        <w:tc>
          <w:tcPr>
            <w:tcW w:w="2408" w:type="dxa"/>
          </w:tcPr>
          <w:p w14:paraId="7FC530DC" w14:textId="77777777" w:rsidR="00F4555D" w:rsidRDefault="00F4555D" w:rsidP="00F4555D">
            <w:pPr>
              <w:rPr>
                <w:lang w:val="en-SE"/>
              </w:rPr>
            </w:pP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ECCE5" w14:textId="77777777" w:rsidR="00C96E99" w:rsidRDefault="00C96E99">
      <w:r>
        <w:separator/>
      </w:r>
    </w:p>
  </w:endnote>
  <w:endnote w:type="continuationSeparator" w:id="0">
    <w:p w14:paraId="001A7058" w14:textId="77777777" w:rsidR="00C96E99" w:rsidRDefault="00C9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D3691" w14:textId="77777777" w:rsidR="00C96E99" w:rsidRDefault="00C96E99">
      <w:r>
        <w:separator/>
      </w:r>
    </w:p>
  </w:footnote>
  <w:footnote w:type="continuationSeparator" w:id="0">
    <w:p w14:paraId="6D24CADD" w14:textId="77777777" w:rsidR="00C96E99" w:rsidRDefault="00C9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3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113B7"/>
    <w:rsid w:val="00012515"/>
    <w:rsid w:val="00033B79"/>
    <w:rsid w:val="00035438"/>
    <w:rsid w:val="00044827"/>
    <w:rsid w:val="00046389"/>
    <w:rsid w:val="00050E21"/>
    <w:rsid w:val="0005577A"/>
    <w:rsid w:val="00055A9F"/>
    <w:rsid w:val="00074722"/>
    <w:rsid w:val="00077214"/>
    <w:rsid w:val="000819D8"/>
    <w:rsid w:val="00082D67"/>
    <w:rsid w:val="00083901"/>
    <w:rsid w:val="000934A6"/>
    <w:rsid w:val="000A2C6C"/>
    <w:rsid w:val="000A4660"/>
    <w:rsid w:val="000B21B3"/>
    <w:rsid w:val="000B5802"/>
    <w:rsid w:val="000B6B2D"/>
    <w:rsid w:val="000D1B5B"/>
    <w:rsid w:val="000D2A16"/>
    <w:rsid w:val="000F3211"/>
    <w:rsid w:val="0010401F"/>
    <w:rsid w:val="00112FC3"/>
    <w:rsid w:val="0011528E"/>
    <w:rsid w:val="001172B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1652"/>
    <w:rsid w:val="001B3BBC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44C9A"/>
    <w:rsid w:val="00247216"/>
    <w:rsid w:val="00285F29"/>
    <w:rsid w:val="002A1857"/>
    <w:rsid w:val="002A7E3C"/>
    <w:rsid w:val="002B5138"/>
    <w:rsid w:val="002C160C"/>
    <w:rsid w:val="002C3EAF"/>
    <w:rsid w:val="002C7F38"/>
    <w:rsid w:val="002E0882"/>
    <w:rsid w:val="002E53A6"/>
    <w:rsid w:val="002E7857"/>
    <w:rsid w:val="002F4791"/>
    <w:rsid w:val="002F6432"/>
    <w:rsid w:val="0030628A"/>
    <w:rsid w:val="003243DE"/>
    <w:rsid w:val="00324B55"/>
    <w:rsid w:val="0035122B"/>
    <w:rsid w:val="00353451"/>
    <w:rsid w:val="00357954"/>
    <w:rsid w:val="00357B37"/>
    <w:rsid w:val="003654D7"/>
    <w:rsid w:val="00371032"/>
    <w:rsid w:val="00371B44"/>
    <w:rsid w:val="0037377A"/>
    <w:rsid w:val="0037798B"/>
    <w:rsid w:val="00387BD2"/>
    <w:rsid w:val="003A46BE"/>
    <w:rsid w:val="003A7462"/>
    <w:rsid w:val="003B0A5E"/>
    <w:rsid w:val="003B31E3"/>
    <w:rsid w:val="003B5A6A"/>
    <w:rsid w:val="003B6E1B"/>
    <w:rsid w:val="003C122B"/>
    <w:rsid w:val="003C129F"/>
    <w:rsid w:val="003C5A97"/>
    <w:rsid w:val="003C7A04"/>
    <w:rsid w:val="003D621F"/>
    <w:rsid w:val="003E22E0"/>
    <w:rsid w:val="003E40FA"/>
    <w:rsid w:val="003E64EC"/>
    <w:rsid w:val="003E723F"/>
    <w:rsid w:val="003F52B2"/>
    <w:rsid w:val="00415ACE"/>
    <w:rsid w:val="00416F7F"/>
    <w:rsid w:val="00417FF5"/>
    <w:rsid w:val="0042712F"/>
    <w:rsid w:val="0043775B"/>
    <w:rsid w:val="00437E70"/>
    <w:rsid w:val="00440414"/>
    <w:rsid w:val="00452BE7"/>
    <w:rsid w:val="004558E9"/>
    <w:rsid w:val="0045777E"/>
    <w:rsid w:val="00496EB4"/>
    <w:rsid w:val="004A5E79"/>
    <w:rsid w:val="004A6DD6"/>
    <w:rsid w:val="004B089A"/>
    <w:rsid w:val="004B3753"/>
    <w:rsid w:val="004B5D2B"/>
    <w:rsid w:val="004C31D2"/>
    <w:rsid w:val="004D55C2"/>
    <w:rsid w:val="004E46B6"/>
    <w:rsid w:val="004E5318"/>
    <w:rsid w:val="00501A92"/>
    <w:rsid w:val="0051359D"/>
    <w:rsid w:val="00515D5C"/>
    <w:rsid w:val="00521131"/>
    <w:rsid w:val="0052468A"/>
    <w:rsid w:val="00527C0B"/>
    <w:rsid w:val="00536C88"/>
    <w:rsid w:val="005410F6"/>
    <w:rsid w:val="005664EF"/>
    <w:rsid w:val="005729C4"/>
    <w:rsid w:val="00583983"/>
    <w:rsid w:val="0059227B"/>
    <w:rsid w:val="005A782F"/>
    <w:rsid w:val="005B0966"/>
    <w:rsid w:val="005B795D"/>
    <w:rsid w:val="005C3954"/>
    <w:rsid w:val="005C6933"/>
    <w:rsid w:val="005E209F"/>
    <w:rsid w:val="005E54DC"/>
    <w:rsid w:val="00612FFF"/>
    <w:rsid w:val="00613820"/>
    <w:rsid w:val="0062737D"/>
    <w:rsid w:val="006431AF"/>
    <w:rsid w:val="0064339E"/>
    <w:rsid w:val="00652248"/>
    <w:rsid w:val="00657B80"/>
    <w:rsid w:val="00675B3C"/>
    <w:rsid w:val="0068049C"/>
    <w:rsid w:val="006902AB"/>
    <w:rsid w:val="0069368C"/>
    <w:rsid w:val="0069495C"/>
    <w:rsid w:val="006950C0"/>
    <w:rsid w:val="006A0189"/>
    <w:rsid w:val="006A3021"/>
    <w:rsid w:val="006C668B"/>
    <w:rsid w:val="006C7B3A"/>
    <w:rsid w:val="006D340A"/>
    <w:rsid w:val="006D372C"/>
    <w:rsid w:val="006F37F4"/>
    <w:rsid w:val="007122E2"/>
    <w:rsid w:val="00715A1D"/>
    <w:rsid w:val="00724D79"/>
    <w:rsid w:val="00731EA1"/>
    <w:rsid w:val="0073288A"/>
    <w:rsid w:val="00733C6B"/>
    <w:rsid w:val="00743F2B"/>
    <w:rsid w:val="00746467"/>
    <w:rsid w:val="00760BB0"/>
    <w:rsid w:val="00761011"/>
    <w:rsid w:val="0076157A"/>
    <w:rsid w:val="00775BF4"/>
    <w:rsid w:val="00784593"/>
    <w:rsid w:val="00784B94"/>
    <w:rsid w:val="007A00EF"/>
    <w:rsid w:val="007A6D17"/>
    <w:rsid w:val="007B19EA"/>
    <w:rsid w:val="007C0A2D"/>
    <w:rsid w:val="007C27B0"/>
    <w:rsid w:val="007C3C0B"/>
    <w:rsid w:val="007C496A"/>
    <w:rsid w:val="007C6F96"/>
    <w:rsid w:val="007C7E7F"/>
    <w:rsid w:val="007E07E8"/>
    <w:rsid w:val="007F24EB"/>
    <w:rsid w:val="007F300B"/>
    <w:rsid w:val="007F6506"/>
    <w:rsid w:val="008014C3"/>
    <w:rsid w:val="008240B3"/>
    <w:rsid w:val="00824363"/>
    <w:rsid w:val="00850812"/>
    <w:rsid w:val="008718E1"/>
    <w:rsid w:val="00875144"/>
    <w:rsid w:val="00876562"/>
    <w:rsid w:val="00876B9A"/>
    <w:rsid w:val="00891027"/>
    <w:rsid w:val="008933BF"/>
    <w:rsid w:val="008A10C4"/>
    <w:rsid w:val="008A22BA"/>
    <w:rsid w:val="008B0248"/>
    <w:rsid w:val="008C110F"/>
    <w:rsid w:val="008C2B4D"/>
    <w:rsid w:val="008C46D3"/>
    <w:rsid w:val="008D1260"/>
    <w:rsid w:val="008F4171"/>
    <w:rsid w:val="008F5F33"/>
    <w:rsid w:val="009069DD"/>
    <w:rsid w:val="0091046A"/>
    <w:rsid w:val="0091601C"/>
    <w:rsid w:val="00922620"/>
    <w:rsid w:val="00926ABD"/>
    <w:rsid w:val="009309F7"/>
    <w:rsid w:val="009317A4"/>
    <w:rsid w:val="00936EE4"/>
    <w:rsid w:val="00947F4E"/>
    <w:rsid w:val="009514B6"/>
    <w:rsid w:val="009553B3"/>
    <w:rsid w:val="009600D0"/>
    <w:rsid w:val="009607D3"/>
    <w:rsid w:val="009655D4"/>
    <w:rsid w:val="00966D47"/>
    <w:rsid w:val="00967A30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74D0"/>
    <w:rsid w:val="009E5125"/>
    <w:rsid w:val="00A013B9"/>
    <w:rsid w:val="00A024F6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71BF5"/>
    <w:rsid w:val="00A84A94"/>
    <w:rsid w:val="00AB1AEF"/>
    <w:rsid w:val="00AB5046"/>
    <w:rsid w:val="00AB7103"/>
    <w:rsid w:val="00AC5283"/>
    <w:rsid w:val="00AC77DF"/>
    <w:rsid w:val="00AD1DAA"/>
    <w:rsid w:val="00AD3301"/>
    <w:rsid w:val="00AD521C"/>
    <w:rsid w:val="00AF1E23"/>
    <w:rsid w:val="00AF7F81"/>
    <w:rsid w:val="00B01AFF"/>
    <w:rsid w:val="00B03682"/>
    <w:rsid w:val="00B05CC7"/>
    <w:rsid w:val="00B07091"/>
    <w:rsid w:val="00B13261"/>
    <w:rsid w:val="00B20649"/>
    <w:rsid w:val="00B27E39"/>
    <w:rsid w:val="00B34DBB"/>
    <w:rsid w:val="00B350D8"/>
    <w:rsid w:val="00B614DD"/>
    <w:rsid w:val="00B76763"/>
    <w:rsid w:val="00B7732B"/>
    <w:rsid w:val="00B8269C"/>
    <w:rsid w:val="00B858B4"/>
    <w:rsid w:val="00B879F0"/>
    <w:rsid w:val="00B90635"/>
    <w:rsid w:val="00B97CE4"/>
    <w:rsid w:val="00BA47E5"/>
    <w:rsid w:val="00BB7F53"/>
    <w:rsid w:val="00BC0356"/>
    <w:rsid w:val="00BC25AA"/>
    <w:rsid w:val="00BD1924"/>
    <w:rsid w:val="00BD55FD"/>
    <w:rsid w:val="00C022E3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2428"/>
    <w:rsid w:val="00C63B66"/>
    <w:rsid w:val="00C75D48"/>
    <w:rsid w:val="00C90031"/>
    <w:rsid w:val="00C944AC"/>
    <w:rsid w:val="00C94F55"/>
    <w:rsid w:val="00C96E99"/>
    <w:rsid w:val="00CA7D62"/>
    <w:rsid w:val="00CB07A8"/>
    <w:rsid w:val="00CC3DED"/>
    <w:rsid w:val="00CC5362"/>
    <w:rsid w:val="00CD4A57"/>
    <w:rsid w:val="00CD69FF"/>
    <w:rsid w:val="00CF64EE"/>
    <w:rsid w:val="00CF6C43"/>
    <w:rsid w:val="00D00EF5"/>
    <w:rsid w:val="00D01F4E"/>
    <w:rsid w:val="00D146F1"/>
    <w:rsid w:val="00D30F82"/>
    <w:rsid w:val="00D33604"/>
    <w:rsid w:val="00D37B08"/>
    <w:rsid w:val="00D437FF"/>
    <w:rsid w:val="00D46FA4"/>
    <w:rsid w:val="00D5130C"/>
    <w:rsid w:val="00D52540"/>
    <w:rsid w:val="00D561BF"/>
    <w:rsid w:val="00D62265"/>
    <w:rsid w:val="00D67659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7BE4"/>
    <w:rsid w:val="00DF2C0E"/>
    <w:rsid w:val="00DF2C23"/>
    <w:rsid w:val="00E035DD"/>
    <w:rsid w:val="00E04DB6"/>
    <w:rsid w:val="00E05160"/>
    <w:rsid w:val="00E06FFB"/>
    <w:rsid w:val="00E1372C"/>
    <w:rsid w:val="00E25816"/>
    <w:rsid w:val="00E30155"/>
    <w:rsid w:val="00E35954"/>
    <w:rsid w:val="00E71CDC"/>
    <w:rsid w:val="00E76D26"/>
    <w:rsid w:val="00E77F98"/>
    <w:rsid w:val="00E91FE1"/>
    <w:rsid w:val="00E97137"/>
    <w:rsid w:val="00EA5E95"/>
    <w:rsid w:val="00EC480B"/>
    <w:rsid w:val="00ED176F"/>
    <w:rsid w:val="00ED4954"/>
    <w:rsid w:val="00EE0943"/>
    <w:rsid w:val="00EE2224"/>
    <w:rsid w:val="00EE33A2"/>
    <w:rsid w:val="00EE44EC"/>
    <w:rsid w:val="00F05225"/>
    <w:rsid w:val="00F1069A"/>
    <w:rsid w:val="00F10B1C"/>
    <w:rsid w:val="00F4555D"/>
    <w:rsid w:val="00F45DED"/>
    <w:rsid w:val="00F47A7C"/>
    <w:rsid w:val="00F50E0A"/>
    <w:rsid w:val="00F67430"/>
    <w:rsid w:val="00F67A1C"/>
    <w:rsid w:val="00F7265B"/>
    <w:rsid w:val="00F82C5B"/>
    <w:rsid w:val="00F8555F"/>
    <w:rsid w:val="00F910DD"/>
    <w:rsid w:val="00F949EC"/>
    <w:rsid w:val="00F96821"/>
    <w:rsid w:val="00FB5301"/>
    <w:rsid w:val="00FC6711"/>
    <w:rsid w:val="00FD7DED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22&#24180;&#24037;&#20316;\&#26631;&#20934;&#24037;&#20316;\3GPP\SA5%23145e\docs\S5-225153.zip" TargetMode="External"/><Relationship Id="rId13" Type="http://schemas.openxmlformats.org/officeDocument/2006/relationships/hyperlink" Target="file:///D:\2022&#24180;&#24037;&#20316;\&#26631;&#20934;&#24037;&#20316;\3GPP\SA5%23145e\docs\S5-225123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2022&#24180;&#24037;&#20316;\&#26631;&#20934;&#24037;&#20316;\3GPP\SA5%23145e\docs\S5-225504.zip" TargetMode="External"/><Relationship Id="rId12" Type="http://schemas.openxmlformats.org/officeDocument/2006/relationships/hyperlink" Target="file:///D:\2022&#24180;&#24037;&#20316;\&#26631;&#20934;&#24037;&#20316;\3GPP\SA5%23145e\docs\S5-2251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23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D:\2022&#24180;&#24037;&#20316;\&#26631;&#20934;&#24037;&#20316;\3GPP\SA5%23145e\docs\S5-22519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53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1060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2022-08-30T12:59:00Z</dcterms:created>
  <dcterms:modified xsi:type="dcterms:W3CDTF">2022-08-30T13:02:00Z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